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Supplement </w:t>
      </w:r>
    </w:p>
    <w:p>
      <w:pP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Supplement 1. The Search strategy for pubmed</w:t>
      </w:r>
    </w:p>
    <w:p>
      <w:pP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Supplement 2. Table 2</w:t>
      </w:r>
    </w:p>
    <w:p>
      <w:pP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Supplement 3. Tables 1-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zh-CN"/>
        </w:rPr>
        <w:t>14(exclude Table 2)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b w:val="0"/>
          <w:bCs w:val="0"/>
          <w:color w:val="000000"/>
          <w:sz w:val="20"/>
          <w:szCs w:val="20"/>
          <w:lang w:val="en-US" w:eastAsia="zh-CN"/>
        </w:rPr>
      </w:pPr>
    </w:p>
    <w:p>
      <w:pPr>
        <w:rPr>
          <w:rFonts w:hint="default" w:ascii="Times New Roman" w:hAnsi="Times New Roman" w:cs="Times New Roman"/>
          <w:b w:val="0"/>
          <w:bCs w:val="0"/>
          <w:color w:val="000000"/>
          <w:sz w:val="20"/>
          <w:szCs w:val="20"/>
          <w:lang w:val="en-US" w:eastAsia="zh-CN"/>
        </w:rPr>
      </w:pP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#1 ((((((((((((((("Calcitonin"[Mesh]) OR Calcitrin[Title/Abstract]) OR Thyrocalcitonin[Title/Abstract]) OR Calcitonin(1-32)[Title/Abstract]) OR Pro-Calcitonin[Title/Abstract]) OR Pro Calcitonin[Title/Abstract]) OR Calcitonin-1[Title/Abstract]) OR Calcitonin 1[Title/Abstract]) OR Calcitonin Related Polypeptide Alpha[Title/Abstract]) OR Calcitonin Precursor Polyprotein[Title/Abstract]) OR Procalcitonin[Title/Abstract]) OR Eel Calcitonin[Title/Abstract]) OR Calcitonin, Eel[Title/Abstract]) OR Ciba 47175-BA[Title/Abstract]) OR Ciba 47175 BA[Title/Abstract]) OR Ciba 47175BA[Title/Abstract]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#2 ((("C-Reactive Protein"[Mesh]) OR C Reactive Protein[Title/Abstract]) OR Protein, C-Reactive[Title/Abstract])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#3 (((("presepsin protein, human" [Supplementary Concept]) OR Peptide Fragments[Title/Abstract]) OR Lipopolysaccharide Receptors[Title/Abstract]) OR CD14[Title/Abstract]) OR sCD14-ST[Title/Abstract]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#4 ((((((((((((((((("Neonatal Sepsis"[Mesh]) OR Neonatal Sepses[Title/Abstract]) OR Sepses, Neonatal[Title/Abstract]) OR Sepsis, Neonatal[Title/Abstract]) OR Neonatal Late-Onset Sepsis[Title/Abstract]) OR Late-Onset Sepses, Neonatal[Title/Abstract]) OR Late-Onset Sepsis, Neonatal[Title/Abstract]) OR Neonatal Late Onset Sepsis[Title/Abstract]) OR Neonatal Late-Onset Sepses[Title/Abstract]) OR Sepses, Neonatal Late-Onset[Title/Abstract]) OR Sepsis, Neonatal Late-Onset[Title/Abstract]) OR Neonatal Early-Onset Sepsis[Title/Abstract]) OR Early-Onset Sepses, Neonatal[Title/Abstract]) OR Early-Onset Sepsis, Neonatal[Title/Abstract]) OR Neonatal Early Onset Sepsis[Title/Abstract]) OR Neonatal Early-Onset Sepses[Title/Abstract]) OR Sepses, Neonatal Early-Onset[Title/Abstract]) OR Sepsis, Neonatal Early-Onset[Title/Abstract]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#5  #1 OR # 2 OR #3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#6  #5 AND #4</w:t>
      </w:r>
    </w:p>
    <w:p>
      <w:pPr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56558"/>
    <w:rsid w:val="07DB3D6B"/>
    <w:rsid w:val="09DB05BA"/>
    <w:rsid w:val="1E556558"/>
    <w:rsid w:val="36E023F9"/>
    <w:rsid w:val="3BA7084C"/>
    <w:rsid w:val="41CC645F"/>
    <w:rsid w:val="44490C87"/>
    <w:rsid w:val="5C9F7DC2"/>
    <w:rsid w:val="6D535020"/>
    <w:rsid w:val="6D965B59"/>
    <w:rsid w:val="7C6A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nelon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2018-04-20T06:45:00Z</dcterms:created>
  <dc:creator>陈先森 Anesthetist</dc:creator>
  <cp:lastModifiedBy>陈先森 Anesthetist</cp:lastModifiedBy>
  <dcterms:modified xsi:type="dcterms:W3CDTF">2018-08-31T09:36:25Z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